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F6" w:rsidRPr="00C84BB9" w:rsidRDefault="00005BF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30</w:t>
      </w:r>
    </w:p>
    <w:p w:rsidR="00005BF6" w:rsidRDefault="00005BF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005BF6" w:rsidRPr="00C84BB9" w:rsidRDefault="00005BF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005BF6" w:rsidRDefault="00005BF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 din _______2017</w:t>
      </w:r>
      <w:bookmarkStart w:id="0" w:name="_GoBack"/>
      <w:bookmarkEnd w:id="0"/>
    </w:p>
    <w:p w:rsidR="00005BF6" w:rsidRDefault="00005BF6" w:rsidP="00EB7006">
      <w:pPr>
        <w:pStyle w:val="Heading2"/>
        <w:rPr>
          <w:sz w:val="24"/>
          <w:szCs w:val="24"/>
        </w:rPr>
      </w:pPr>
    </w:p>
    <w:p w:rsidR="00005BF6" w:rsidRPr="00C84BB9" w:rsidRDefault="00005BF6" w:rsidP="008305E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Mijloacele financiare prevăzute </w:t>
      </w:r>
      <w:r w:rsidRPr="00C84BB9">
        <w:rPr>
          <w:sz w:val="24"/>
          <w:szCs w:val="24"/>
        </w:rPr>
        <w:t>pentru reparaţia capitală</w:t>
      </w:r>
    </w:p>
    <w:p w:rsidR="00005BF6" w:rsidRDefault="00005BF6" w:rsidP="008305E5">
      <w:pPr>
        <w:jc w:val="center"/>
        <w:rPr>
          <w:b/>
          <w:bCs/>
          <w:sz w:val="24"/>
          <w:szCs w:val="24"/>
        </w:rPr>
      </w:pPr>
      <w:r w:rsidRPr="00C84BB9">
        <w:rPr>
          <w:b/>
          <w:bCs/>
          <w:sz w:val="24"/>
          <w:szCs w:val="24"/>
        </w:rPr>
        <w:t xml:space="preserve"> a  </w:t>
      </w:r>
      <w:r>
        <w:rPr>
          <w:b/>
          <w:bCs/>
          <w:sz w:val="24"/>
          <w:szCs w:val="24"/>
        </w:rPr>
        <w:t xml:space="preserve">instituțiilor preșcolare (educație timpurie) pe </w:t>
      </w:r>
      <w:r w:rsidRPr="00C84BB9">
        <w:rPr>
          <w:b/>
          <w:bCs/>
          <w:sz w:val="24"/>
          <w:szCs w:val="24"/>
        </w:rPr>
        <w:t>anul 201</w:t>
      </w:r>
      <w:r>
        <w:rPr>
          <w:b/>
          <w:bCs/>
          <w:sz w:val="24"/>
          <w:szCs w:val="24"/>
        </w:rPr>
        <w:t>8</w:t>
      </w:r>
    </w:p>
    <w:p w:rsidR="00005BF6" w:rsidRPr="00C84BB9" w:rsidRDefault="00005BF6" w:rsidP="00EB7006">
      <w:pPr>
        <w:jc w:val="center"/>
        <w:rPr>
          <w:b/>
          <w:bCs/>
          <w:sz w:val="24"/>
          <w:szCs w:val="24"/>
        </w:rPr>
      </w:pPr>
    </w:p>
    <w:tbl>
      <w:tblPr>
        <w:tblW w:w="10184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2836"/>
        <w:gridCol w:w="1062"/>
        <w:gridCol w:w="1437"/>
        <w:gridCol w:w="1440"/>
        <w:gridCol w:w="1537"/>
        <w:gridCol w:w="1163"/>
      </w:tblGrid>
      <w:tr w:rsidR="00005BF6" w:rsidRPr="00A10455" w:rsidTr="00410508">
        <w:trPr>
          <w:cantSplit/>
        </w:trPr>
        <w:tc>
          <w:tcPr>
            <w:tcW w:w="709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Nr.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2836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Denumirea instituţiei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Planul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pe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anul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Reparaţie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generală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acoperişu-rilor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Pr="00A10455" w:rsidRDefault="00005BF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 încălzire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Repara-ţia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reţelelor</w:t>
            </w:r>
          </w:p>
          <w:p w:rsidR="00005BF6" w:rsidRPr="00A10455" w:rsidRDefault="00005BF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electri</w:t>
            </w:r>
            <w:r w:rsidRPr="00A10455">
              <w:rPr>
                <w:b/>
                <w:bCs/>
                <w:sz w:val="24"/>
                <w:szCs w:val="24"/>
              </w:rPr>
              <w:t>ce</w:t>
            </w:r>
          </w:p>
          <w:p w:rsidR="00005BF6" w:rsidRPr="00A10455" w:rsidRDefault="00005BF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</w:tr>
      <w:tr w:rsidR="00005BF6" w:rsidRPr="00A10455" w:rsidTr="00410508">
        <w:trPr>
          <w:cantSplit/>
        </w:trPr>
        <w:tc>
          <w:tcPr>
            <w:tcW w:w="709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2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005BF6" w:rsidRPr="00A10455" w:rsidRDefault="00005BF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Default="00005BF6" w:rsidP="006F37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8802/0911 </w:t>
            </w:r>
          </w:p>
          <w:p w:rsidR="00005BF6" w:rsidRDefault="00005BF6" w:rsidP="006F3783">
            <w:pPr>
              <w:jc w:val="center"/>
              <w:rPr>
                <w:b/>
                <w:bCs/>
                <w:sz w:val="24"/>
                <w:szCs w:val="24"/>
              </w:rPr>
            </w:pPr>
            <w:r w:rsidRPr="009A6CCF">
              <w:rPr>
                <w:b/>
                <w:bCs/>
                <w:sz w:val="24"/>
                <w:szCs w:val="24"/>
              </w:rPr>
              <w:t>Educație timpurie</w:t>
            </w:r>
            <w:r>
              <w:rPr>
                <w:b/>
                <w:bCs/>
                <w:sz w:val="24"/>
                <w:szCs w:val="24"/>
              </w:rPr>
              <w:t>:</w:t>
            </w:r>
            <w:r w:rsidRPr="00413E6D">
              <w:rPr>
                <w:b/>
                <w:bCs/>
                <w:sz w:val="24"/>
                <w:szCs w:val="24"/>
              </w:rPr>
              <w:t xml:space="preserve"> </w:t>
            </w:r>
          </w:p>
          <w:p w:rsidR="00005BF6" w:rsidRPr="00B06010" w:rsidRDefault="00005BF6" w:rsidP="006F37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062" w:type="dxa"/>
          </w:tcPr>
          <w:p w:rsidR="00005BF6" w:rsidRDefault="00005BF6" w:rsidP="002518D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5BF6" w:rsidRDefault="00005BF6" w:rsidP="003946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20857,6</w:t>
            </w:r>
          </w:p>
        </w:tc>
        <w:tc>
          <w:tcPr>
            <w:tcW w:w="1437" w:type="dxa"/>
            <w:vAlign w:val="center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005BF6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F3349F" w:rsidRDefault="00005BF6" w:rsidP="00FD48A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Direcţia educaţie, tineret şi sport sectorul Botanica</w:t>
            </w:r>
          </w:p>
        </w:tc>
        <w:tc>
          <w:tcPr>
            <w:tcW w:w="1062" w:type="dxa"/>
            <w:vAlign w:val="center"/>
          </w:tcPr>
          <w:p w:rsidR="00005BF6" w:rsidRPr="00E22901" w:rsidRDefault="00005BF6" w:rsidP="00982780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5918,2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35, str. Pandurilor, 4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E903C1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44, str. Dante, 7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E903C1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 xml:space="preserve">Grădinița de copii nr. 77, str. Nicolae Zelinski, 32/7 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E903C1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96, str. Nicolae Zelinski, 12/2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98, str. Cetatea Albă, 152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104, șos. Muncești, 402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106, str. Hristo Botev, 19/4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112, str. C. Brâncuși, 123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122, str. Independenței, 9/2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123, str. Aerogării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141, str. Sarmizegetusa, 39/3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151, str. Grenoble, 207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153, bd. Dacia, 36/2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165, bd. Cuza Vodă, 7/5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180, bd. Dacia, 53/3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181, bd. Dacia, 53/2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Grădinița de copii nr. 216, bd. Decebal, 82/3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350,0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Școala - grădiniță nr. 90, bd. Dacia, 52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D2139" w:rsidRDefault="00005BF6">
            <w:pPr>
              <w:rPr>
                <w:sz w:val="24"/>
                <w:szCs w:val="24"/>
              </w:rPr>
            </w:pPr>
            <w:r w:rsidRPr="009D2139">
              <w:rPr>
                <w:sz w:val="24"/>
                <w:szCs w:val="24"/>
              </w:rPr>
              <w:t>Școala - grădiniță nr. 120, str. Independenței, 14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FD48AD" w:rsidRDefault="00005BF6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Grădinița de copii nr. 49</w:t>
            </w:r>
          </w:p>
          <w:p w:rsidR="00005BF6" w:rsidRDefault="00005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Independenței,  32/2 </w:t>
            </w:r>
          </w:p>
          <w:p w:rsidR="00005BF6" w:rsidRPr="009D2139" w:rsidRDefault="00005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(contract de antrepriză nr.83 din 11.10.2017)</w:t>
            </w:r>
          </w:p>
        </w:tc>
        <w:tc>
          <w:tcPr>
            <w:tcW w:w="1062" w:type="dxa"/>
            <w:vAlign w:val="center"/>
          </w:tcPr>
          <w:p w:rsidR="00005BF6" w:rsidRPr="00372A01" w:rsidRDefault="00005BF6" w:rsidP="00982780">
            <w:pPr>
              <w:jc w:val="center"/>
              <w:rPr>
                <w:b/>
                <w:bCs/>
                <w:color w:val="00B050"/>
                <w:sz w:val="24"/>
                <w:szCs w:val="24"/>
              </w:rPr>
            </w:pPr>
            <w:r w:rsidRPr="00372A01">
              <w:rPr>
                <w:b/>
                <w:bCs/>
                <w:color w:val="00B050"/>
                <w:sz w:val="24"/>
                <w:szCs w:val="24"/>
              </w:rPr>
              <w:t>1272,2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1272,2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>
              <w:rPr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662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5872,2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3600,0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</w:rPr>
            </w:pPr>
            <w:r w:rsidRPr="0098278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Devizele de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cheltuieli </w:t>
            </w:r>
          </w:p>
          <w:p w:rsidR="00005BF6" w:rsidRDefault="00005BF6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Default="00005BF6" w:rsidP="00BE10BA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46,0</w:t>
            </w:r>
          </w:p>
        </w:tc>
        <w:tc>
          <w:tcPr>
            <w:tcW w:w="1437" w:type="dxa"/>
            <w:vAlign w:val="center"/>
          </w:tcPr>
          <w:p w:rsidR="00005BF6" w:rsidRDefault="00005BF6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:rsidR="00005BF6" w:rsidRDefault="00005BF6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vAlign w:val="center"/>
          </w:tcPr>
          <w:p w:rsidR="00005BF6" w:rsidRDefault="00005BF6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vAlign w:val="center"/>
          </w:tcPr>
          <w:p w:rsidR="00005BF6" w:rsidRDefault="00005BF6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413E6D" w:rsidRDefault="00005BF6" w:rsidP="00EF442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F3349F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F3349F">
              <w:rPr>
                <w:b/>
                <w:bCs/>
                <w:sz w:val="24"/>
                <w:szCs w:val="24"/>
              </w:rPr>
              <w:t xml:space="preserve"> sectorul </w:t>
            </w:r>
            <w:r>
              <w:rPr>
                <w:b/>
                <w:bCs/>
                <w:sz w:val="24"/>
                <w:szCs w:val="24"/>
              </w:rPr>
              <w:t>B</w:t>
            </w:r>
            <w:r w:rsidRPr="00F3349F">
              <w:rPr>
                <w:b/>
                <w:bCs/>
                <w:sz w:val="24"/>
                <w:szCs w:val="24"/>
              </w:rPr>
              <w:t>uiucani</w:t>
            </w:r>
          </w:p>
        </w:tc>
        <w:tc>
          <w:tcPr>
            <w:tcW w:w="1062" w:type="dxa"/>
            <w:vAlign w:val="center"/>
          </w:tcPr>
          <w:p w:rsidR="00005BF6" w:rsidRPr="00E22901" w:rsidRDefault="00005BF6" w:rsidP="002F612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3524,3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982780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Grădiniţa  nr.</w:t>
            </w:r>
            <w:r>
              <w:rPr>
                <w:sz w:val="24"/>
                <w:szCs w:val="24"/>
              </w:rPr>
              <w:t xml:space="preserve"> </w:t>
            </w:r>
            <w:r w:rsidRPr="00982780">
              <w:rPr>
                <w:sz w:val="24"/>
                <w:szCs w:val="24"/>
              </w:rPr>
              <w:t xml:space="preserve">20, </w:t>
            </w:r>
          </w:p>
          <w:p w:rsidR="00005BF6" w:rsidRPr="00982780" w:rsidRDefault="00005BF6" w:rsidP="00982780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</w:t>
            </w:r>
            <w:r>
              <w:rPr>
                <w:sz w:val="24"/>
                <w:szCs w:val="24"/>
              </w:rPr>
              <w:t xml:space="preserve"> </w:t>
            </w:r>
            <w:r w:rsidRPr="00982780">
              <w:rPr>
                <w:sz w:val="24"/>
                <w:szCs w:val="24"/>
              </w:rPr>
              <w:t>Vasile Lupu,</w:t>
            </w:r>
            <w:r>
              <w:rPr>
                <w:sz w:val="24"/>
                <w:szCs w:val="24"/>
              </w:rPr>
              <w:t xml:space="preserve"> </w:t>
            </w:r>
            <w:r w:rsidRPr="00982780">
              <w:rPr>
                <w:sz w:val="24"/>
                <w:szCs w:val="24"/>
              </w:rPr>
              <w:t>21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982780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Grădiniţa  nr.</w:t>
            </w:r>
            <w:r>
              <w:rPr>
                <w:sz w:val="24"/>
                <w:szCs w:val="24"/>
              </w:rPr>
              <w:t xml:space="preserve"> </w:t>
            </w:r>
            <w:r w:rsidRPr="00982780">
              <w:rPr>
                <w:sz w:val="24"/>
                <w:szCs w:val="24"/>
              </w:rPr>
              <w:t xml:space="preserve">26, </w:t>
            </w:r>
          </w:p>
          <w:p w:rsidR="00005BF6" w:rsidRPr="00982780" w:rsidRDefault="00005BF6" w:rsidP="00982780">
            <w:pPr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 N. Costin , 46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982780" w:rsidRDefault="00005BF6" w:rsidP="00982780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nr.63, </w:t>
            </w:r>
          </w:p>
          <w:p w:rsidR="00005BF6" w:rsidRPr="00982780" w:rsidRDefault="00005BF6" w:rsidP="00982780">
            <w:pPr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 Columna, 142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  <w:r w:rsidRPr="00982780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Grădiniţa nr. 75,</w:t>
            </w:r>
          </w:p>
          <w:p w:rsidR="00005BF6" w:rsidRPr="00982780" w:rsidRDefault="00005BF6" w:rsidP="00403508">
            <w:pPr>
              <w:ind w:right="-74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</w:rPr>
              <w:t xml:space="preserve"> str. Lisabon, 8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982780">
              <w:rPr>
                <w:sz w:val="24"/>
                <w:szCs w:val="24"/>
                <w:lang w:val="en-US"/>
              </w:rPr>
              <w:t>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 87, </w:t>
            </w:r>
          </w:p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 I.Creangă, 62/2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 110, </w:t>
            </w:r>
          </w:p>
          <w:p w:rsidR="00005BF6" w:rsidRPr="00982780" w:rsidRDefault="00005BF6" w:rsidP="00403508">
            <w:pPr>
              <w:ind w:right="-74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</w:rPr>
              <w:t>str. Stefanica, 8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19E2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870DA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982780" w:rsidRDefault="00005BF6" w:rsidP="00982780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 145, </w:t>
            </w:r>
          </w:p>
          <w:p w:rsidR="00005BF6" w:rsidRPr="00982780" w:rsidRDefault="00005BF6" w:rsidP="00982780">
            <w:pPr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 Tofan, 2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D000C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1501,5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 w:rsidRPr="00982780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1221,5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567230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F85AD3">
            <w:pPr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Grădiniţa  nr. 158,</w:t>
            </w:r>
          </w:p>
          <w:p w:rsidR="00005BF6" w:rsidRPr="00982780" w:rsidRDefault="00005BF6" w:rsidP="0067526F">
            <w:pPr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 str. Onisifor Ghibu, 2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82780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567230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</w:rPr>
              <w:t xml:space="preserve">Grădiniţa nr. </w:t>
            </w:r>
            <w:r w:rsidRPr="00982780">
              <w:rPr>
                <w:sz w:val="24"/>
                <w:szCs w:val="24"/>
                <w:lang w:val="en-US"/>
              </w:rPr>
              <w:t>185,</w:t>
            </w:r>
          </w:p>
          <w:p w:rsidR="00005BF6" w:rsidRPr="00982780" w:rsidRDefault="00005BF6" w:rsidP="00403508">
            <w:pPr>
              <w:ind w:right="-74"/>
              <w:rPr>
                <w:b/>
                <w:bCs/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str. Alba-Iulia, 202/3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19E2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19E2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Pr="00982780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567230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 </w:t>
            </w:r>
            <w:r w:rsidRPr="00982780">
              <w:rPr>
                <w:sz w:val="24"/>
                <w:szCs w:val="24"/>
                <w:lang w:val="en-US"/>
              </w:rPr>
              <w:t>186</w:t>
            </w:r>
            <w:r w:rsidRPr="00982780">
              <w:rPr>
                <w:sz w:val="24"/>
                <w:szCs w:val="24"/>
              </w:rPr>
              <w:t>,</w:t>
            </w:r>
          </w:p>
          <w:p w:rsidR="00005BF6" w:rsidRPr="00982780" w:rsidRDefault="00005BF6" w:rsidP="00403508">
            <w:pPr>
              <w:ind w:right="-74"/>
              <w:rPr>
                <w:b/>
                <w:bCs/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</w:rPr>
              <w:t xml:space="preserve"> str.L.Deleanu, 11/2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278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290,0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290</w:t>
            </w:r>
            <w:r w:rsidRPr="00982780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567230" w:rsidRDefault="00005BF6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 xml:space="preserve">Grădiniţa nr. </w:t>
            </w:r>
            <w:r w:rsidRPr="00982780">
              <w:rPr>
                <w:sz w:val="24"/>
                <w:szCs w:val="24"/>
                <w:lang w:val="en-US"/>
              </w:rPr>
              <w:t>215</w:t>
            </w:r>
            <w:r w:rsidRPr="00982780">
              <w:rPr>
                <w:sz w:val="24"/>
                <w:szCs w:val="24"/>
              </w:rPr>
              <w:t xml:space="preserve">, </w:t>
            </w:r>
          </w:p>
          <w:p w:rsidR="00005BF6" w:rsidRPr="00982780" w:rsidRDefault="00005BF6" w:rsidP="00403508">
            <w:pPr>
              <w:ind w:right="-74"/>
              <w:rPr>
                <w:sz w:val="24"/>
                <w:szCs w:val="24"/>
              </w:rPr>
            </w:pPr>
            <w:r w:rsidRPr="00982780">
              <w:rPr>
                <w:sz w:val="24"/>
                <w:szCs w:val="24"/>
              </w:rPr>
              <w:t>str.</w:t>
            </w:r>
            <w:r>
              <w:rPr>
                <w:sz w:val="24"/>
                <w:szCs w:val="24"/>
              </w:rPr>
              <w:t xml:space="preserve"> </w:t>
            </w:r>
            <w:r w:rsidRPr="00982780">
              <w:rPr>
                <w:sz w:val="24"/>
                <w:szCs w:val="24"/>
              </w:rPr>
              <w:t>31 august, 1989</w:t>
            </w:r>
          </w:p>
        </w:tc>
        <w:tc>
          <w:tcPr>
            <w:tcW w:w="1062" w:type="dxa"/>
            <w:vAlign w:val="center"/>
          </w:tcPr>
          <w:p w:rsidR="00005BF6" w:rsidRPr="0061211F" w:rsidRDefault="00005BF6" w:rsidP="009819E2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211F">
              <w:rPr>
                <w:b/>
                <w:bCs/>
                <w:color w:val="000000"/>
                <w:sz w:val="24"/>
                <w:szCs w:val="24"/>
                <w:lang w:val="en-US"/>
              </w:rPr>
              <w:t>270,0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  <w:r w:rsidRPr="00982780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  <w:r w:rsidRPr="00982780">
              <w:rPr>
                <w:sz w:val="24"/>
                <w:szCs w:val="24"/>
                <w:lang w:val="en-US"/>
              </w:rPr>
              <w:t>-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EF4425" w:rsidRDefault="00005BF6" w:rsidP="00F85AD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EF4425">
              <w:rPr>
                <w:b/>
                <w:bCs/>
                <w:sz w:val="24"/>
                <w:szCs w:val="24"/>
                <w:lang w:val="en-US"/>
              </w:rPr>
              <w:t>TOTAL (art.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EF4425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D000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3501,5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61211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2080,0</w:t>
            </w: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1421,5</w:t>
            </w:r>
            <w:r w:rsidRPr="00982780">
              <w:rPr>
                <w:b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82780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486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Devizele de cheltuieli </w:t>
            </w:r>
          </w:p>
          <w:p w:rsidR="00005BF6" w:rsidRPr="00404B41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982780" w:rsidRDefault="00005BF6" w:rsidP="0098278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22,8</w:t>
            </w:r>
          </w:p>
        </w:tc>
        <w:tc>
          <w:tcPr>
            <w:tcW w:w="14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982780" w:rsidRDefault="00005BF6" w:rsidP="009827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05BF6" w:rsidRPr="00982780" w:rsidRDefault="00005BF6" w:rsidP="00982780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224711" w:rsidRDefault="00005BF6" w:rsidP="00574DAA">
            <w:pPr>
              <w:rPr>
                <w:b/>
                <w:b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C</w:t>
            </w:r>
            <w:r>
              <w:rPr>
                <w:b/>
                <w:bCs/>
                <w:sz w:val="24"/>
                <w:szCs w:val="24"/>
              </w:rPr>
              <w:t>entru</w:t>
            </w:r>
          </w:p>
        </w:tc>
        <w:tc>
          <w:tcPr>
            <w:tcW w:w="1062" w:type="dxa"/>
            <w:vAlign w:val="center"/>
          </w:tcPr>
          <w:p w:rsidR="00005BF6" w:rsidRPr="00697EA9" w:rsidRDefault="00005BF6" w:rsidP="00DA2D1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2403,8</w:t>
            </w:r>
          </w:p>
        </w:tc>
        <w:tc>
          <w:tcPr>
            <w:tcW w:w="1437" w:type="dxa"/>
            <w:vAlign w:val="center"/>
          </w:tcPr>
          <w:p w:rsidR="00005BF6" w:rsidRPr="00224711" w:rsidRDefault="00005BF6" w:rsidP="00C87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224711" w:rsidRDefault="00005BF6" w:rsidP="00C87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224711" w:rsidRDefault="00005BF6" w:rsidP="00C87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711" w:rsidRDefault="00005BF6" w:rsidP="00C870DA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3E6D80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Default="00005BF6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</w:t>
            </w:r>
            <w:r>
              <w:rPr>
                <w:sz w:val="24"/>
                <w:szCs w:val="24"/>
              </w:rPr>
              <w:t xml:space="preserve"> 15, </w:t>
            </w:r>
          </w:p>
          <w:p w:rsidR="00005BF6" w:rsidRPr="00574DAA" w:rsidRDefault="00005BF6" w:rsidP="004035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Gheorghe Asachi, 13A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240,00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240,00</w:t>
            </w: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4A7C23">
            <w:pPr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Grădiniţa nr. 23, str. Alexandru Bernardazzi, 12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200,00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F85AD3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 xml:space="preserve">Grădiniţa nr. 55, </w:t>
            </w:r>
          </w:p>
          <w:p w:rsidR="00005BF6" w:rsidRPr="00FB0EE5" w:rsidRDefault="00005BF6" w:rsidP="00D10016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Malina Mică, 60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FB0EE5">
              <w:rPr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0EE5">
              <w:rPr>
                <w:sz w:val="24"/>
                <w:szCs w:val="24"/>
              </w:rPr>
              <w:t>00,00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100,00</w:t>
            </w: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F85AD3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 xml:space="preserve">Grădiniţa nr. 60, </w:t>
            </w:r>
          </w:p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Tiraspol, 4/1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  <w:r w:rsidRPr="00FB0EE5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FB0EE5">
              <w:rPr>
                <w:sz w:val="24"/>
                <w:szCs w:val="24"/>
              </w:rPr>
              <w:t>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191809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Grădiniţa nr. 73,</w:t>
            </w:r>
          </w:p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Hrușcă, 2A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200,00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Grădiniţa nr. 125,</w:t>
            </w:r>
          </w:p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Ialoveni, 98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4A7C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</w:t>
            </w:r>
            <w:r w:rsidRPr="00FB0EE5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4A7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Pr="00FB0EE5">
              <w:rPr>
                <w:sz w:val="24"/>
                <w:szCs w:val="24"/>
              </w:rPr>
              <w:t>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Grădiniţa nr. 156,</w:t>
            </w:r>
          </w:p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Grenoble, 161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4A7C23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Pr="00FB0EE5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4A7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FB0EE5">
              <w:rPr>
                <w:sz w:val="24"/>
                <w:szCs w:val="24"/>
              </w:rPr>
              <w:t>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 xml:space="preserve">Grădiniţa nr. 167, </w:t>
            </w:r>
          </w:p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Ipolit Soroceanu, 42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FB0EE5">
              <w:rPr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0EE5">
              <w:rPr>
                <w:sz w:val="24"/>
                <w:szCs w:val="24"/>
              </w:rPr>
              <w:t>00,00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 xml:space="preserve">Grădiniţa nr. 174, </w:t>
            </w:r>
          </w:p>
          <w:p w:rsidR="00005BF6" w:rsidRPr="00FB0EE5" w:rsidRDefault="00005BF6" w:rsidP="00FB0EE5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V. Korolenko, 59A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FB0EE5">
              <w:rPr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200,00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vAlign w:val="center"/>
          </w:tcPr>
          <w:p w:rsidR="00005BF6" w:rsidRPr="00D10016" w:rsidRDefault="00005BF6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Grădiniţa nr. 210,</w:t>
            </w:r>
          </w:p>
          <w:p w:rsidR="00005BF6" w:rsidRPr="00FB0EE5" w:rsidRDefault="00005BF6" w:rsidP="00CE0ED0">
            <w:pPr>
              <w:jc w:val="both"/>
              <w:rPr>
                <w:color w:val="000000"/>
                <w:sz w:val="24"/>
                <w:szCs w:val="24"/>
              </w:rPr>
            </w:pPr>
            <w:r w:rsidRPr="00FB0EE5">
              <w:rPr>
                <w:color w:val="000000"/>
                <w:sz w:val="24"/>
                <w:szCs w:val="24"/>
              </w:rPr>
              <w:t>str. Columna, 28</w:t>
            </w:r>
          </w:p>
        </w:tc>
        <w:tc>
          <w:tcPr>
            <w:tcW w:w="1062" w:type="dxa"/>
            <w:vAlign w:val="center"/>
          </w:tcPr>
          <w:p w:rsidR="00005BF6" w:rsidRPr="00FB0EE5" w:rsidRDefault="00005BF6" w:rsidP="00FB0EE5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240,00</w:t>
            </w:r>
          </w:p>
        </w:tc>
        <w:tc>
          <w:tcPr>
            <w:tcW w:w="14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  <w:r w:rsidRPr="00FB0EE5">
              <w:rPr>
                <w:sz w:val="24"/>
                <w:szCs w:val="24"/>
              </w:rPr>
              <w:t>240,00</w:t>
            </w:r>
          </w:p>
        </w:tc>
        <w:tc>
          <w:tcPr>
            <w:tcW w:w="1440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FB0EE5" w:rsidRDefault="00005BF6" w:rsidP="00FB0EE5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EF4425" w:rsidRDefault="00005BF6" w:rsidP="00F85AD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EF4425">
              <w:rPr>
                <w:b/>
                <w:bCs/>
                <w:sz w:val="24"/>
                <w:szCs w:val="24"/>
                <w:lang w:val="en-US"/>
              </w:rPr>
              <w:t>TOTAL (art.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EF4425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574DAA" w:rsidRDefault="00005BF6" w:rsidP="00997B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2380,0</w:t>
            </w:r>
          </w:p>
        </w:tc>
        <w:tc>
          <w:tcPr>
            <w:tcW w:w="1437" w:type="dxa"/>
            <w:vAlign w:val="center"/>
          </w:tcPr>
          <w:p w:rsidR="00005BF6" w:rsidRPr="00574DAA" w:rsidRDefault="00005BF6" w:rsidP="00D835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1940,0</w:t>
            </w:r>
          </w:p>
        </w:tc>
        <w:tc>
          <w:tcPr>
            <w:tcW w:w="1440" w:type="dxa"/>
            <w:vAlign w:val="center"/>
          </w:tcPr>
          <w:p w:rsidR="00005BF6" w:rsidRPr="00574DAA" w:rsidRDefault="00005BF6" w:rsidP="00404B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005BF6" w:rsidRPr="00574DAA" w:rsidRDefault="00005BF6" w:rsidP="00404B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440,0</w:t>
            </w:r>
          </w:p>
        </w:tc>
        <w:tc>
          <w:tcPr>
            <w:tcW w:w="1163" w:type="dxa"/>
            <w:vAlign w:val="center"/>
          </w:tcPr>
          <w:p w:rsidR="00005BF6" w:rsidRPr="00FB0EE5" w:rsidRDefault="00005BF6" w:rsidP="00404B41">
            <w:pPr>
              <w:jc w:val="center"/>
              <w:rPr>
                <w:b/>
                <w:bCs/>
                <w:sz w:val="24"/>
                <w:szCs w:val="24"/>
              </w:rPr>
            </w:pPr>
            <w:r w:rsidRPr="00FB0EE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539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Devizele de cheltuieli </w:t>
            </w:r>
          </w:p>
          <w:p w:rsidR="00005BF6" w:rsidRPr="00404B41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574DAA" w:rsidRDefault="00005BF6" w:rsidP="00D835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23,8</w:t>
            </w:r>
          </w:p>
        </w:tc>
        <w:tc>
          <w:tcPr>
            <w:tcW w:w="1437" w:type="dxa"/>
          </w:tcPr>
          <w:p w:rsidR="00005BF6" w:rsidRPr="00574DAA" w:rsidRDefault="00005BF6" w:rsidP="00F85AD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005BF6" w:rsidRPr="00574DAA" w:rsidRDefault="00005BF6" w:rsidP="00F85AD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</w:tcPr>
          <w:p w:rsidR="00005BF6" w:rsidRPr="00574DAA" w:rsidRDefault="00005BF6" w:rsidP="00F85AD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711" w:rsidRDefault="00005BF6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224711" w:rsidRDefault="00005BF6" w:rsidP="0022471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Ciocana</w:t>
            </w:r>
          </w:p>
        </w:tc>
        <w:tc>
          <w:tcPr>
            <w:tcW w:w="1062" w:type="dxa"/>
            <w:vAlign w:val="center"/>
          </w:tcPr>
          <w:p w:rsidR="00005BF6" w:rsidRPr="00E22901" w:rsidRDefault="00005BF6" w:rsidP="00EA798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3708,8</w:t>
            </w:r>
          </w:p>
        </w:tc>
        <w:tc>
          <w:tcPr>
            <w:tcW w:w="1437" w:type="dxa"/>
            <w:vAlign w:val="center"/>
          </w:tcPr>
          <w:p w:rsidR="00005BF6" w:rsidRPr="00224711" w:rsidRDefault="00005BF6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224711" w:rsidRDefault="00005BF6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224711" w:rsidRDefault="00005BF6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711" w:rsidRDefault="00005BF6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32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M. Sadoveanu, 2/2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300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 xml:space="preserve">Grădiniţa nr. 67 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Otovasca, 11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100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C29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Grădinița  nr.128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Otovasca,21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100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Grădinița nr.130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P. Zadnipru, 6/2</w:t>
            </w:r>
          </w:p>
        </w:tc>
        <w:tc>
          <w:tcPr>
            <w:tcW w:w="1062" w:type="dxa"/>
            <w:vAlign w:val="center"/>
          </w:tcPr>
          <w:p w:rsidR="00005BF6" w:rsidRPr="00372A01" w:rsidRDefault="00005BF6" w:rsidP="00403508">
            <w:pPr>
              <w:jc w:val="center"/>
              <w:rPr>
                <w:b/>
                <w:bCs/>
                <w:color w:val="00B050"/>
                <w:sz w:val="24"/>
                <w:szCs w:val="24"/>
              </w:rPr>
            </w:pPr>
            <w:r w:rsidRPr="00372A01">
              <w:rPr>
                <w:b/>
                <w:bCs/>
                <w:color w:val="00B050"/>
                <w:sz w:val="24"/>
                <w:szCs w:val="24"/>
              </w:rPr>
              <w:t>500,0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135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M. Sadoveanu, 6/2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300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149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M. Sadoveanu, 4/4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733CD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EC291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161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A. Russo, 61/3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733CD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EC291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177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Voluntarilor , 14/3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350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Grădinița nr. 212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N.M.Spătaru, 3/1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EC291F">
              <w:rPr>
                <w:b/>
                <w:bCs/>
                <w:sz w:val="24"/>
                <w:szCs w:val="24"/>
              </w:rPr>
              <w:t>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29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188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I. Vieru, 8/2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EC291F">
              <w:rPr>
                <w:b/>
                <w:bCs/>
                <w:sz w:val="24"/>
                <w:szCs w:val="24"/>
              </w:rPr>
              <w:t>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29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32A2D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211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str. I. Vieru, 3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200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615738" w:rsidRDefault="00005BF6" w:rsidP="00C760A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Grădiniţa nr. 225</w:t>
            </w:r>
          </w:p>
          <w:p w:rsidR="00005BF6" w:rsidRPr="00EC291F" w:rsidRDefault="00005BF6" w:rsidP="00403508">
            <w:pPr>
              <w:rPr>
                <w:sz w:val="24"/>
                <w:szCs w:val="24"/>
              </w:rPr>
            </w:pPr>
            <w:r w:rsidRPr="00EC291F">
              <w:rPr>
                <w:sz w:val="24"/>
                <w:szCs w:val="24"/>
              </w:rPr>
              <w:t>bd. M. cel Bătrîn , 14/2</w:t>
            </w:r>
          </w:p>
        </w:tc>
        <w:tc>
          <w:tcPr>
            <w:tcW w:w="1062" w:type="dxa"/>
            <w:vAlign w:val="center"/>
          </w:tcPr>
          <w:p w:rsidR="00005BF6" w:rsidRPr="00372A01" w:rsidRDefault="00005BF6" w:rsidP="00403508">
            <w:pPr>
              <w:jc w:val="center"/>
              <w:rPr>
                <w:b/>
                <w:bCs/>
                <w:color w:val="00B050"/>
                <w:sz w:val="24"/>
                <w:szCs w:val="24"/>
              </w:rPr>
            </w:pPr>
            <w:r w:rsidRPr="00372A01">
              <w:rPr>
                <w:b/>
                <w:bCs/>
                <w:color w:val="00B050"/>
                <w:sz w:val="24"/>
                <w:szCs w:val="24"/>
              </w:rPr>
              <w:t>700,0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C29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CF5974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615738" w:rsidRDefault="00005BF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bottom"/>
          </w:tcPr>
          <w:p w:rsidR="00005BF6" w:rsidRPr="00615738" w:rsidRDefault="00005BF6" w:rsidP="00457667">
            <w:pPr>
              <w:rPr>
                <w:b/>
                <w:bCs/>
                <w:sz w:val="24"/>
                <w:szCs w:val="24"/>
              </w:rPr>
            </w:pPr>
            <w:r w:rsidRPr="00615738">
              <w:rPr>
                <w:b/>
                <w:bCs/>
                <w:sz w:val="24"/>
                <w:szCs w:val="24"/>
              </w:rPr>
              <w:t>TOTAL (art.</w:t>
            </w:r>
            <w:r>
              <w:rPr>
                <w:b/>
                <w:bCs/>
                <w:sz w:val="24"/>
                <w:szCs w:val="24"/>
              </w:rPr>
              <w:t xml:space="preserve"> 3111</w:t>
            </w:r>
            <w:r w:rsidRPr="0061573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3680,0</w:t>
            </w:r>
          </w:p>
        </w:tc>
        <w:tc>
          <w:tcPr>
            <w:tcW w:w="1437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2380,0</w:t>
            </w:r>
          </w:p>
        </w:tc>
        <w:tc>
          <w:tcPr>
            <w:tcW w:w="1440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200</w:t>
            </w:r>
            <w:r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537" w:type="dxa"/>
            <w:vAlign w:val="center"/>
          </w:tcPr>
          <w:p w:rsidR="00005BF6" w:rsidRPr="00EC291F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</w:t>
            </w:r>
            <w:r w:rsidRPr="00EC291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05BF6" w:rsidRPr="00EC291F" w:rsidRDefault="00005BF6" w:rsidP="000D586B">
            <w:pPr>
              <w:jc w:val="center"/>
              <w:rPr>
                <w:b/>
                <w:bCs/>
                <w:sz w:val="24"/>
                <w:szCs w:val="24"/>
              </w:rPr>
            </w:pPr>
            <w:r w:rsidRPr="00EC291F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615738" w:rsidRDefault="00005BF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Devizele de cheltuieli </w:t>
            </w:r>
          </w:p>
          <w:p w:rsidR="00005BF6" w:rsidRPr="00404B41" w:rsidRDefault="00005BF6" w:rsidP="00F85AD3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04B41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224F6F" w:rsidRDefault="00005BF6" w:rsidP="00EA79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28,8</w:t>
            </w:r>
          </w:p>
        </w:tc>
        <w:tc>
          <w:tcPr>
            <w:tcW w:w="14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224F6F" w:rsidRDefault="00005BF6" w:rsidP="00224F6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F6F">
              <w:rPr>
                <w:b/>
                <w:bCs/>
                <w:sz w:val="24"/>
                <w:szCs w:val="24"/>
                <w:lang w:val="en-US"/>
              </w:rPr>
              <w:t>Dire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cţia educaţie, tineret şi sport </w:t>
            </w:r>
            <w:r w:rsidRPr="00224F6F">
              <w:rPr>
                <w:b/>
                <w:bCs/>
                <w:sz w:val="24"/>
                <w:szCs w:val="24"/>
                <w:lang w:val="en-US"/>
              </w:rPr>
              <w:t>sectorul Râșcani</w:t>
            </w:r>
          </w:p>
        </w:tc>
        <w:tc>
          <w:tcPr>
            <w:tcW w:w="1062" w:type="dxa"/>
            <w:vAlign w:val="center"/>
          </w:tcPr>
          <w:p w:rsidR="00005BF6" w:rsidRPr="00E22901" w:rsidRDefault="00005BF6" w:rsidP="00FF081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22901">
              <w:rPr>
                <w:b/>
                <w:bCs/>
                <w:color w:val="FF0000"/>
                <w:sz w:val="24"/>
                <w:szCs w:val="24"/>
              </w:rPr>
              <w:t>4292,5</w:t>
            </w:r>
          </w:p>
        </w:tc>
        <w:tc>
          <w:tcPr>
            <w:tcW w:w="14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nr.13,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Romana 14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50,0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nr.37,</w:t>
            </w:r>
          </w:p>
          <w:p w:rsidR="00005BF6" w:rsidRPr="00596409" w:rsidRDefault="00005BF6" w:rsidP="00403508">
            <w:pPr>
              <w:rPr>
                <w:b/>
                <w:bCs/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I. Botezatorul 17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50,0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nr.38,</w:t>
            </w:r>
          </w:p>
          <w:p w:rsidR="00005BF6" w:rsidRPr="00596409" w:rsidRDefault="00005BF6" w:rsidP="00403508">
            <w:pPr>
              <w:rPr>
                <w:b/>
                <w:bCs/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Gradinelor 23/1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nr.47,</w:t>
            </w:r>
          </w:p>
          <w:p w:rsidR="00005BF6" w:rsidRPr="00596409" w:rsidRDefault="00005BF6" w:rsidP="00403508">
            <w:pPr>
              <w:rPr>
                <w:b/>
                <w:bCs/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D. Riscanu 10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nr.51,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Str.V.Badiu 17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nr.56,</w:t>
            </w:r>
          </w:p>
          <w:p w:rsidR="00005BF6" w:rsidRPr="00596409" w:rsidRDefault="00005BF6" w:rsidP="00403508">
            <w:pPr>
              <w:rPr>
                <w:b/>
                <w:bCs/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Vieru, 19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C760A6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nr.64,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A. Saharov 16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nr.66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Stomati 6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nr.76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Dimo 3/3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nr.127,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Albisoara 78/3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nr.137,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M.Costin 4/2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50,0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nr.146,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Studenţilor 12/2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nr.150,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Matei Basarab 4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nr.160,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 Gh.Madan 85/1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A50DB2" w:rsidRDefault="00005BF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Grădinița nr.196,</w:t>
            </w:r>
          </w:p>
          <w:p w:rsidR="00005BF6" w:rsidRPr="00596409" w:rsidRDefault="00005BF6" w:rsidP="00403508">
            <w:pPr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Str.Ceucari 4 G</w:t>
            </w:r>
          </w:p>
        </w:tc>
        <w:tc>
          <w:tcPr>
            <w:tcW w:w="1062" w:type="dxa"/>
            <w:vAlign w:val="center"/>
          </w:tcPr>
          <w:p w:rsidR="00005BF6" w:rsidRPr="00596409" w:rsidRDefault="00005BF6" w:rsidP="00403508">
            <w:pPr>
              <w:jc w:val="center"/>
              <w:rPr>
                <w:b/>
                <w:bCs/>
                <w:sz w:val="24"/>
                <w:szCs w:val="24"/>
              </w:rPr>
            </w:pPr>
            <w:r w:rsidRPr="0059640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  <w:r w:rsidRPr="00596409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596409" w:rsidRDefault="00005BF6" w:rsidP="00403508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224F6F" w:rsidRDefault="00005BF6" w:rsidP="00F85AD3">
            <w:pPr>
              <w:rPr>
                <w:sz w:val="24"/>
                <w:szCs w:val="24"/>
              </w:rPr>
            </w:pPr>
            <w:r w:rsidRPr="00224F6F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224F6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224F6F" w:rsidRDefault="00005BF6" w:rsidP="00FF08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4250,0</w:t>
            </w:r>
          </w:p>
        </w:tc>
        <w:tc>
          <w:tcPr>
            <w:tcW w:w="1437" w:type="dxa"/>
            <w:vAlign w:val="center"/>
          </w:tcPr>
          <w:p w:rsidR="00005BF6" w:rsidRPr="00224F6F" w:rsidRDefault="00005BF6" w:rsidP="00F85AD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3400,0</w:t>
            </w:r>
          </w:p>
        </w:tc>
        <w:tc>
          <w:tcPr>
            <w:tcW w:w="1440" w:type="dxa"/>
            <w:vAlign w:val="center"/>
          </w:tcPr>
          <w:p w:rsidR="00005BF6" w:rsidRPr="00224F6F" w:rsidRDefault="00005BF6" w:rsidP="000942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537" w:type="dxa"/>
            <w:vAlign w:val="center"/>
          </w:tcPr>
          <w:p w:rsidR="00005BF6" w:rsidRPr="00224F6F" w:rsidRDefault="00005BF6" w:rsidP="00F85AD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163" w:type="dxa"/>
            <w:vAlign w:val="center"/>
          </w:tcPr>
          <w:p w:rsidR="00005BF6" w:rsidRPr="004B49AB" w:rsidRDefault="00005BF6" w:rsidP="00F85AD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250,0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F85AD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F6F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224F6F">
              <w:rPr>
                <w:i/>
                <w:iCs/>
                <w:sz w:val="24"/>
                <w:szCs w:val="24"/>
              </w:rPr>
              <w:t xml:space="preserve"> </w:t>
            </w:r>
            <w:r w:rsidRPr="00224F6F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005BF6" w:rsidRPr="008C4628" w:rsidRDefault="00005BF6" w:rsidP="00F85AD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F6F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224F6F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224F6F" w:rsidRDefault="00005BF6" w:rsidP="00FF08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42,5</w:t>
            </w:r>
          </w:p>
        </w:tc>
        <w:tc>
          <w:tcPr>
            <w:tcW w:w="14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05BF6" w:rsidRPr="00224F6F" w:rsidRDefault="00005BF6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Pr="00413E6D" w:rsidRDefault="00005BF6" w:rsidP="00C856B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 xml:space="preserve">Instituţiile de 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învăţămînt cu auto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nomie 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financiară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 cu sold negativ</w:t>
            </w:r>
          </w:p>
        </w:tc>
        <w:tc>
          <w:tcPr>
            <w:tcW w:w="1062" w:type="dxa"/>
            <w:vAlign w:val="center"/>
          </w:tcPr>
          <w:p w:rsidR="00005BF6" w:rsidRPr="00E22901" w:rsidRDefault="00005BF6" w:rsidP="00EE0A0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22901">
              <w:rPr>
                <w:b/>
                <w:bCs/>
                <w:color w:val="FF0000"/>
                <w:sz w:val="24"/>
                <w:szCs w:val="24"/>
              </w:rPr>
              <w:t>1010,0</w:t>
            </w:r>
          </w:p>
        </w:tc>
        <w:tc>
          <w:tcPr>
            <w:tcW w:w="1437" w:type="dxa"/>
            <w:vAlign w:val="center"/>
          </w:tcPr>
          <w:p w:rsidR="00005BF6" w:rsidRPr="00413E6D" w:rsidRDefault="00005BF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05BF6" w:rsidRPr="00413E6D" w:rsidRDefault="00005BF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Default="00005BF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05BF6" w:rsidRPr="00413E6D" w:rsidRDefault="00005BF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2E3BAF" w:rsidRDefault="00005BF6" w:rsidP="002E3BAF">
            <w:pPr>
              <w:pStyle w:val="1"/>
              <w:numPr>
                <w:ilvl w:val="0"/>
                <w:numId w:val="7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026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Școala-grădinița nr.152, </w:t>
            </w:r>
          </w:p>
          <w:p w:rsidR="00005BF6" w:rsidRDefault="00005BF6" w:rsidP="00026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Decebal, 91A</w:t>
            </w:r>
          </w:p>
        </w:tc>
        <w:tc>
          <w:tcPr>
            <w:tcW w:w="1062" w:type="dxa"/>
            <w:vAlign w:val="center"/>
          </w:tcPr>
          <w:p w:rsidR="00005BF6" w:rsidRPr="0083143D" w:rsidRDefault="00005BF6" w:rsidP="0040350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37" w:type="dxa"/>
            <w:vAlign w:val="center"/>
          </w:tcPr>
          <w:p w:rsidR="00005BF6" w:rsidRPr="00413E6D" w:rsidRDefault="00005BF6" w:rsidP="00F85A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005BF6" w:rsidRPr="00413E6D" w:rsidRDefault="00005BF6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413E6D" w:rsidRDefault="00005BF6" w:rsidP="002B11C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005BF6" w:rsidRPr="00413E6D" w:rsidRDefault="00005BF6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2E3BAF" w:rsidRDefault="00005BF6" w:rsidP="002E3BAF">
            <w:pPr>
              <w:pStyle w:val="1"/>
              <w:numPr>
                <w:ilvl w:val="0"/>
                <w:numId w:val="7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Align w:val="center"/>
          </w:tcPr>
          <w:p w:rsidR="00005BF6" w:rsidRDefault="00005BF6" w:rsidP="00191809">
            <w:pPr>
              <w:rPr>
                <w:color w:val="332B2B"/>
                <w:sz w:val="24"/>
                <w:szCs w:val="24"/>
                <w:lang w:eastAsia="ro-RO"/>
              </w:rPr>
            </w:pPr>
            <w:r w:rsidRPr="005E19BB">
              <w:rPr>
                <w:color w:val="332B2B"/>
                <w:sz w:val="24"/>
                <w:szCs w:val="24"/>
                <w:lang w:eastAsia="ro-RO"/>
              </w:rPr>
              <w:t>Şcoala-grădiniţă nr.199</w:t>
            </w:r>
            <w:r>
              <w:rPr>
                <w:color w:val="332B2B"/>
                <w:sz w:val="24"/>
                <w:szCs w:val="24"/>
                <w:lang w:eastAsia="ro-RO"/>
              </w:rPr>
              <w:t xml:space="preserve">, </w:t>
            </w:r>
          </w:p>
          <w:p w:rsidR="00005BF6" w:rsidRPr="005E19BB" w:rsidRDefault="00005BF6" w:rsidP="00191809">
            <w:pPr>
              <w:rPr>
                <w:sz w:val="24"/>
                <w:szCs w:val="24"/>
              </w:rPr>
            </w:pPr>
            <w:r>
              <w:rPr>
                <w:color w:val="332B2B"/>
                <w:sz w:val="24"/>
                <w:szCs w:val="24"/>
                <w:lang w:eastAsia="ro-RO"/>
              </w:rPr>
              <w:t>str. A. Doga, 32/1</w:t>
            </w:r>
          </w:p>
        </w:tc>
        <w:tc>
          <w:tcPr>
            <w:tcW w:w="1062" w:type="dxa"/>
            <w:vAlign w:val="center"/>
          </w:tcPr>
          <w:p w:rsidR="00005BF6" w:rsidRDefault="00005BF6" w:rsidP="0040350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37" w:type="dxa"/>
            <w:vAlign w:val="center"/>
          </w:tcPr>
          <w:p w:rsidR="00005BF6" w:rsidRDefault="00005BF6" w:rsidP="0019180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005BF6" w:rsidRPr="00413E6D" w:rsidRDefault="00005BF6" w:rsidP="001918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05BF6" w:rsidRPr="00413E6D" w:rsidRDefault="00005BF6" w:rsidP="001918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05BF6" w:rsidRPr="005E19BB" w:rsidRDefault="00005BF6" w:rsidP="00191809">
            <w:pPr>
              <w:jc w:val="center"/>
              <w:rPr>
                <w:sz w:val="24"/>
                <w:szCs w:val="24"/>
              </w:rPr>
            </w:pP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413E6D" w:rsidRDefault="00005BF6" w:rsidP="00A174FE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Default="00005BF6" w:rsidP="0040350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1000,0</w:t>
            </w:r>
          </w:p>
        </w:tc>
        <w:tc>
          <w:tcPr>
            <w:tcW w:w="1437" w:type="dxa"/>
            <w:vAlign w:val="center"/>
          </w:tcPr>
          <w:p w:rsidR="00005BF6" w:rsidRPr="001616BC" w:rsidRDefault="00005BF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1000,0</w:t>
            </w:r>
          </w:p>
        </w:tc>
        <w:tc>
          <w:tcPr>
            <w:tcW w:w="1440" w:type="dxa"/>
            <w:vAlign w:val="center"/>
          </w:tcPr>
          <w:p w:rsidR="00005BF6" w:rsidRPr="00FD1C00" w:rsidRDefault="00005BF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D1C00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005BF6" w:rsidRPr="00FD1C00" w:rsidRDefault="00005BF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D1C00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005BF6" w:rsidRPr="00FD1C00" w:rsidRDefault="00005BF6" w:rsidP="00EE0A0B">
            <w:pPr>
              <w:jc w:val="center"/>
              <w:rPr>
                <w:b/>
                <w:bCs/>
                <w:sz w:val="24"/>
                <w:szCs w:val="24"/>
              </w:rPr>
            </w:pPr>
            <w:r w:rsidRPr="00FD1C0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05BF6" w:rsidRPr="00413E6D" w:rsidTr="0041050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05BF6" w:rsidRPr="00413E6D" w:rsidRDefault="00005BF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005BF6" w:rsidRPr="00413E6D" w:rsidRDefault="00005BF6" w:rsidP="00A174F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 w:rsidRPr="00413E6D">
              <w:rPr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62" w:type="dxa"/>
            <w:vAlign w:val="center"/>
          </w:tcPr>
          <w:p w:rsidR="00005BF6" w:rsidRPr="00E03834" w:rsidRDefault="00005BF6" w:rsidP="005318A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10,0</w:t>
            </w:r>
          </w:p>
        </w:tc>
        <w:tc>
          <w:tcPr>
            <w:tcW w:w="1437" w:type="dxa"/>
            <w:vAlign w:val="center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005BF6" w:rsidRPr="00413E6D" w:rsidRDefault="00005BF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005BF6" w:rsidRPr="00413E6D" w:rsidRDefault="00005BF6" w:rsidP="00A174F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005BF6" w:rsidRDefault="00005BF6" w:rsidP="00FD1C00">
      <w:pPr>
        <w:jc w:val="right"/>
        <w:rPr>
          <w:lang w:val="en-US"/>
        </w:rPr>
      </w:pPr>
    </w:p>
    <w:p w:rsidR="00005BF6" w:rsidRDefault="00005BF6" w:rsidP="00432D2F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005BF6" w:rsidRDefault="00005BF6" w:rsidP="00432D2F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</w:t>
      </w:r>
    </w:p>
    <w:p w:rsidR="00005BF6" w:rsidRDefault="00005BF6" w:rsidP="00432D2F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 Adrian TALMACI</w:t>
      </w:r>
    </w:p>
    <w:p w:rsidR="00005BF6" w:rsidRPr="00EB7006" w:rsidRDefault="00005BF6" w:rsidP="00432D2F">
      <w:pPr>
        <w:jc w:val="right"/>
        <w:rPr>
          <w:lang w:val="en-US"/>
        </w:rPr>
      </w:pPr>
    </w:p>
    <w:sectPr w:rsidR="00005BF6" w:rsidRPr="00EB7006" w:rsidSect="00697EA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BF6" w:rsidRDefault="00005BF6" w:rsidP="005D057A">
      <w:r>
        <w:separator/>
      </w:r>
    </w:p>
  </w:endnote>
  <w:endnote w:type="continuationSeparator" w:id="0">
    <w:p w:rsidR="00005BF6" w:rsidRDefault="00005BF6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BF6" w:rsidRDefault="00005BF6" w:rsidP="005D057A">
      <w:r>
        <w:separator/>
      </w:r>
    </w:p>
  </w:footnote>
  <w:footnote w:type="continuationSeparator" w:id="0">
    <w:p w:rsidR="00005BF6" w:rsidRDefault="00005BF6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AA2"/>
    <w:multiLevelType w:val="hybridMultilevel"/>
    <w:tmpl w:val="317A9B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E3D"/>
    <w:multiLevelType w:val="hybridMultilevel"/>
    <w:tmpl w:val="647E98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C388A"/>
    <w:multiLevelType w:val="hybridMultilevel"/>
    <w:tmpl w:val="6F06C7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BEE"/>
    <w:multiLevelType w:val="hybridMultilevel"/>
    <w:tmpl w:val="546E5C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428AB"/>
    <w:multiLevelType w:val="hybridMultilevel"/>
    <w:tmpl w:val="AA10A3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63D7204"/>
    <w:multiLevelType w:val="hybridMultilevel"/>
    <w:tmpl w:val="C604FD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62C38"/>
    <w:multiLevelType w:val="hybridMultilevel"/>
    <w:tmpl w:val="14AC551C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06"/>
    <w:rsid w:val="00005BF6"/>
    <w:rsid w:val="00005F98"/>
    <w:rsid w:val="0001146F"/>
    <w:rsid w:val="0001722A"/>
    <w:rsid w:val="00023110"/>
    <w:rsid w:val="000257BA"/>
    <w:rsid w:val="00026579"/>
    <w:rsid w:val="00026B19"/>
    <w:rsid w:val="000335F2"/>
    <w:rsid w:val="000404CF"/>
    <w:rsid w:val="00053706"/>
    <w:rsid w:val="000617AE"/>
    <w:rsid w:val="00067AA3"/>
    <w:rsid w:val="00073224"/>
    <w:rsid w:val="00081BB2"/>
    <w:rsid w:val="00084F3D"/>
    <w:rsid w:val="000933D4"/>
    <w:rsid w:val="000942FC"/>
    <w:rsid w:val="000B1C2A"/>
    <w:rsid w:val="000B4D28"/>
    <w:rsid w:val="000C0A48"/>
    <w:rsid w:val="000C31D4"/>
    <w:rsid w:val="000D0001"/>
    <w:rsid w:val="000D586B"/>
    <w:rsid w:val="000E395B"/>
    <w:rsid w:val="000E3F4B"/>
    <w:rsid w:val="00106816"/>
    <w:rsid w:val="00113493"/>
    <w:rsid w:val="0012173D"/>
    <w:rsid w:val="00123912"/>
    <w:rsid w:val="00126124"/>
    <w:rsid w:val="00130DB5"/>
    <w:rsid w:val="0014023D"/>
    <w:rsid w:val="001409E2"/>
    <w:rsid w:val="001433DB"/>
    <w:rsid w:val="001501F8"/>
    <w:rsid w:val="001616BC"/>
    <w:rsid w:val="0016758C"/>
    <w:rsid w:val="001700DE"/>
    <w:rsid w:val="00171FD6"/>
    <w:rsid w:val="00176E25"/>
    <w:rsid w:val="00177EBF"/>
    <w:rsid w:val="00182D13"/>
    <w:rsid w:val="0018345F"/>
    <w:rsid w:val="001873BD"/>
    <w:rsid w:val="00191809"/>
    <w:rsid w:val="0019501F"/>
    <w:rsid w:val="00196E52"/>
    <w:rsid w:val="001A14DF"/>
    <w:rsid w:val="001A2D4C"/>
    <w:rsid w:val="001A636A"/>
    <w:rsid w:val="001A643B"/>
    <w:rsid w:val="001A6DE1"/>
    <w:rsid w:val="001B2F29"/>
    <w:rsid w:val="001B42C3"/>
    <w:rsid w:val="001C1975"/>
    <w:rsid w:val="001C375F"/>
    <w:rsid w:val="001C4487"/>
    <w:rsid w:val="001C6D11"/>
    <w:rsid w:val="001E4066"/>
    <w:rsid w:val="001E61BB"/>
    <w:rsid w:val="001F1941"/>
    <w:rsid w:val="001F273F"/>
    <w:rsid w:val="001F4DEB"/>
    <w:rsid w:val="002034BF"/>
    <w:rsid w:val="002118FB"/>
    <w:rsid w:val="00217777"/>
    <w:rsid w:val="00223FAA"/>
    <w:rsid w:val="00224711"/>
    <w:rsid w:val="00224F6F"/>
    <w:rsid w:val="002518D2"/>
    <w:rsid w:val="00253C65"/>
    <w:rsid w:val="0026126A"/>
    <w:rsid w:val="00264C5A"/>
    <w:rsid w:val="00274D6D"/>
    <w:rsid w:val="0028215E"/>
    <w:rsid w:val="00291D45"/>
    <w:rsid w:val="002A3BED"/>
    <w:rsid w:val="002B11C9"/>
    <w:rsid w:val="002C1E1A"/>
    <w:rsid w:val="002D1B67"/>
    <w:rsid w:val="002D7E0D"/>
    <w:rsid w:val="002E3BAF"/>
    <w:rsid w:val="002E6C92"/>
    <w:rsid w:val="002F431F"/>
    <w:rsid w:val="002F5D9B"/>
    <w:rsid w:val="002F612B"/>
    <w:rsid w:val="002F704A"/>
    <w:rsid w:val="003113D5"/>
    <w:rsid w:val="00311D03"/>
    <w:rsid w:val="003217F8"/>
    <w:rsid w:val="0032220F"/>
    <w:rsid w:val="00324E03"/>
    <w:rsid w:val="00330CBE"/>
    <w:rsid w:val="003355AD"/>
    <w:rsid w:val="003542E4"/>
    <w:rsid w:val="003570E7"/>
    <w:rsid w:val="00372A01"/>
    <w:rsid w:val="00381F01"/>
    <w:rsid w:val="00384E93"/>
    <w:rsid w:val="0038524A"/>
    <w:rsid w:val="00391F70"/>
    <w:rsid w:val="003946AC"/>
    <w:rsid w:val="0039614A"/>
    <w:rsid w:val="00397B65"/>
    <w:rsid w:val="003A68EE"/>
    <w:rsid w:val="003D07C6"/>
    <w:rsid w:val="003D311E"/>
    <w:rsid w:val="003D4A60"/>
    <w:rsid w:val="003E6D80"/>
    <w:rsid w:val="00403508"/>
    <w:rsid w:val="00404B41"/>
    <w:rsid w:val="004054DF"/>
    <w:rsid w:val="00410508"/>
    <w:rsid w:val="00413E6D"/>
    <w:rsid w:val="00426A80"/>
    <w:rsid w:val="00430EAD"/>
    <w:rsid w:val="00432A2D"/>
    <w:rsid w:val="00432D2F"/>
    <w:rsid w:val="00457667"/>
    <w:rsid w:val="0046012C"/>
    <w:rsid w:val="00461A00"/>
    <w:rsid w:val="0046379A"/>
    <w:rsid w:val="0046402F"/>
    <w:rsid w:val="00472F7D"/>
    <w:rsid w:val="004733CD"/>
    <w:rsid w:val="00474340"/>
    <w:rsid w:val="00484593"/>
    <w:rsid w:val="00491908"/>
    <w:rsid w:val="004A392B"/>
    <w:rsid w:val="004A3D32"/>
    <w:rsid w:val="004A49C1"/>
    <w:rsid w:val="004A7C23"/>
    <w:rsid w:val="004B49AB"/>
    <w:rsid w:val="004C405F"/>
    <w:rsid w:val="004D1F6E"/>
    <w:rsid w:val="004E4AD0"/>
    <w:rsid w:val="00502AD1"/>
    <w:rsid w:val="005048BE"/>
    <w:rsid w:val="00516523"/>
    <w:rsid w:val="00521E19"/>
    <w:rsid w:val="005233AF"/>
    <w:rsid w:val="005318AE"/>
    <w:rsid w:val="00532587"/>
    <w:rsid w:val="005333C8"/>
    <w:rsid w:val="00546112"/>
    <w:rsid w:val="005521A4"/>
    <w:rsid w:val="00555828"/>
    <w:rsid w:val="0056060B"/>
    <w:rsid w:val="00560A79"/>
    <w:rsid w:val="00567230"/>
    <w:rsid w:val="00570D17"/>
    <w:rsid w:val="00574DAA"/>
    <w:rsid w:val="00575AA9"/>
    <w:rsid w:val="00582A00"/>
    <w:rsid w:val="00596409"/>
    <w:rsid w:val="005B24B1"/>
    <w:rsid w:val="005B3D57"/>
    <w:rsid w:val="005C0FA1"/>
    <w:rsid w:val="005C296D"/>
    <w:rsid w:val="005C38BB"/>
    <w:rsid w:val="005C4D68"/>
    <w:rsid w:val="005D057A"/>
    <w:rsid w:val="005E1261"/>
    <w:rsid w:val="005E19BB"/>
    <w:rsid w:val="005E19E4"/>
    <w:rsid w:val="005F0795"/>
    <w:rsid w:val="005F1B42"/>
    <w:rsid w:val="005F36DD"/>
    <w:rsid w:val="0061211F"/>
    <w:rsid w:val="00615738"/>
    <w:rsid w:val="0063153D"/>
    <w:rsid w:val="00633EEE"/>
    <w:rsid w:val="0063412B"/>
    <w:rsid w:val="00654449"/>
    <w:rsid w:val="006609F0"/>
    <w:rsid w:val="0066179C"/>
    <w:rsid w:val="006620EE"/>
    <w:rsid w:val="00665418"/>
    <w:rsid w:val="00665876"/>
    <w:rsid w:val="00675005"/>
    <w:rsid w:val="0067526F"/>
    <w:rsid w:val="00690FF4"/>
    <w:rsid w:val="00697EA9"/>
    <w:rsid w:val="006A371C"/>
    <w:rsid w:val="006B1CB3"/>
    <w:rsid w:val="006C18AB"/>
    <w:rsid w:val="006C3BCB"/>
    <w:rsid w:val="006C568A"/>
    <w:rsid w:val="006E2C99"/>
    <w:rsid w:val="006E4318"/>
    <w:rsid w:val="006E7A22"/>
    <w:rsid w:val="006F3783"/>
    <w:rsid w:val="006F5052"/>
    <w:rsid w:val="006F6EC1"/>
    <w:rsid w:val="00700F45"/>
    <w:rsid w:val="00730BB2"/>
    <w:rsid w:val="00736F3E"/>
    <w:rsid w:val="00741E45"/>
    <w:rsid w:val="00743D90"/>
    <w:rsid w:val="00797B26"/>
    <w:rsid w:val="007B1C54"/>
    <w:rsid w:val="007B5E1B"/>
    <w:rsid w:val="007B5EC8"/>
    <w:rsid w:val="007C1E8E"/>
    <w:rsid w:val="007D4D05"/>
    <w:rsid w:val="007D4EFA"/>
    <w:rsid w:val="007D6714"/>
    <w:rsid w:val="007E3385"/>
    <w:rsid w:val="007E3C65"/>
    <w:rsid w:val="007E40E0"/>
    <w:rsid w:val="007F4499"/>
    <w:rsid w:val="007F5313"/>
    <w:rsid w:val="0080112C"/>
    <w:rsid w:val="00807A2D"/>
    <w:rsid w:val="00813A0F"/>
    <w:rsid w:val="0082160D"/>
    <w:rsid w:val="008305E5"/>
    <w:rsid w:val="00830A3C"/>
    <w:rsid w:val="0083143D"/>
    <w:rsid w:val="0084240A"/>
    <w:rsid w:val="0084533E"/>
    <w:rsid w:val="00850EF2"/>
    <w:rsid w:val="00861B15"/>
    <w:rsid w:val="00864D2A"/>
    <w:rsid w:val="00871AD0"/>
    <w:rsid w:val="00871F4A"/>
    <w:rsid w:val="0087399C"/>
    <w:rsid w:val="0088138E"/>
    <w:rsid w:val="00896AA0"/>
    <w:rsid w:val="008A34EB"/>
    <w:rsid w:val="008A36F0"/>
    <w:rsid w:val="008C0157"/>
    <w:rsid w:val="008C228F"/>
    <w:rsid w:val="008C4628"/>
    <w:rsid w:val="008E090D"/>
    <w:rsid w:val="008E282E"/>
    <w:rsid w:val="008E44B4"/>
    <w:rsid w:val="008F2BDA"/>
    <w:rsid w:val="009029AE"/>
    <w:rsid w:val="00904C28"/>
    <w:rsid w:val="00913324"/>
    <w:rsid w:val="00914696"/>
    <w:rsid w:val="00917BEB"/>
    <w:rsid w:val="00930974"/>
    <w:rsid w:val="00937010"/>
    <w:rsid w:val="009501AB"/>
    <w:rsid w:val="009526CC"/>
    <w:rsid w:val="00973109"/>
    <w:rsid w:val="009819E2"/>
    <w:rsid w:val="00982780"/>
    <w:rsid w:val="009928FA"/>
    <w:rsid w:val="009937CD"/>
    <w:rsid w:val="00997B69"/>
    <w:rsid w:val="009A6CCF"/>
    <w:rsid w:val="009B7D9C"/>
    <w:rsid w:val="009C6407"/>
    <w:rsid w:val="009D2139"/>
    <w:rsid w:val="009E7C9B"/>
    <w:rsid w:val="009F02D7"/>
    <w:rsid w:val="009F1D2E"/>
    <w:rsid w:val="00A01900"/>
    <w:rsid w:val="00A10455"/>
    <w:rsid w:val="00A174FE"/>
    <w:rsid w:val="00A347A2"/>
    <w:rsid w:val="00A42512"/>
    <w:rsid w:val="00A50DB2"/>
    <w:rsid w:val="00A520FA"/>
    <w:rsid w:val="00A52BB7"/>
    <w:rsid w:val="00A57F44"/>
    <w:rsid w:val="00A65A2D"/>
    <w:rsid w:val="00A660B6"/>
    <w:rsid w:val="00A8484F"/>
    <w:rsid w:val="00AD18E0"/>
    <w:rsid w:val="00AD5C36"/>
    <w:rsid w:val="00AD6B9D"/>
    <w:rsid w:val="00AE1F09"/>
    <w:rsid w:val="00AE6BD2"/>
    <w:rsid w:val="00B00C50"/>
    <w:rsid w:val="00B04EF6"/>
    <w:rsid w:val="00B06010"/>
    <w:rsid w:val="00B15E85"/>
    <w:rsid w:val="00B32B3D"/>
    <w:rsid w:val="00B623B2"/>
    <w:rsid w:val="00B62D3D"/>
    <w:rsid w:val="00B63317"/>
    <w:rsid w:val="00B77BE2"/>
    <w:rsid w:val="00B802D6"/>
    <w:rsid w:val="00B917BE"/>
    <w:rsid w:val="00B92703"/>
    <w:rsid w:val="00B92EED"/>
    <w:rsid w:val="00B935EA"/>
    <w:rsid w:val="00BB25AD"/>
    <w:rsid w:val="00BB525B"/>
    <w:rsid w:val="00BC106C"/>
    <w:rsid w:val="00BC1806"/>
    <w:rsid w:val="00BC329A"/>
    <w:rsid w:val="00BC4EBE"/>
    <w:rsid w:val="00BD6178"/>
    <w:rsid w:val="00BD662E"/>
    <w:rsid w:val="00BE10BA"/>
    <w:rsid w:val="00BE1323"/>
    <w:rsid w:val="00BF42FC"/>
    <w:rsid w:val="00C10491"/>
    <w:rsid w:val="00C144DE"/>
    <w:rsid w:val="00C154F4"/>
    <w:rsid w:val="00C16471"/>
    <w:rsid w:val="00C3251B"/>
    <w:rsid w:val="00C34C9B"/>
    <w:rsid w:val="00C365E4"/>
    <w:rsid w:val="00C476E4"/>
    <w:rsid w:val="00C53EAB"/>
    <w:rsid w:val="00C56A20"/>
    <w:rsid w:val="00C56C92"/>
    <w:rsid w:val="00C56DA5"/>
    <w:rsid w:val="00C71A3A"/>
    <w:rsid w:val="00C75813"/>
    <w:rsid w:val="00C760A6"/>
    <w:rsid w:val="00C818A3"/>
    <w:rsid w:val="00C8472E"/>
    <w:rsid w:val="00C84BB9"/>
    <w:rsid w:val="00C856BB"/>
    <w:rsid w:val="00C870DA"/>
    <w:rsid w:val="00C93EFC"/>
    <w:rsid w:val="00C96F04"/>
    <w:rsid w:val="00CA360D"/>
    <w:rsid w:val="00CA776F"/>
    <w:rsid w:val="00CB1A0D"/>
    <w:rsid w:val="00CB7CC4"/>
    <w:rsid w:val="00CC1384"/>
    <w:rsid w:val="00CC1DD4"/>
    <w:rsid w:val="00CC4B3B"/>
    <w:rsid w:val="00CD161A"/>
    <w:rsid w:val="00CD7601"/>
    <w:rsid w:val="00CE088D"/>
    <w:rsid w:val="00CE0ED0"/>
    <w:rsid w:val="00CF5974"/>
    <w:rsid w:val="00D000CA"/>
    <w:rsid w:val="00D069B4"/>
    <w:rsid w:val="00D10016"/>
    <w:rsid w:val="00D17B23"/>
    <w:rsid w:val="00D368FB"/>
    <w:rsid w:val="00D41168"/>
    <w:rsid w:val="00D42023"/>
    <w:rsid w:val="00D435C9"/>
    <w:rsid w:val="00D43BB1"/>
    <w:rsid w:val="00D50DBD"/>
    <w:rsid w:val="00D528FD"/>
    <w:rsid w:val="00D54635"/>
    <w:rsid w:val="00D625E3"/>
    <w:rsid w:val="00D83586"/>
    <w:rsid w:val="00D84662"/>
    <w:rsid w:val="00D8695E"/>
    <w:rsid w:val="00D93A2A"/>
    <w:rsid w:val="00D97E04"/>
    <w:rsid w:val="00DA2D1A"/>
    <w:rsid w:val="00DA47B2"/>
    <w:rsid w:val="00DB099A"/>
    <w:rsid w:val="00DB0E08"/>
    <w:rsid w:val="00DB1C09"/>
    <w:rsid w:val="00DB57D2"/>
    <w:rsid w:val="00DC1F95"/>
    <w:rsid w:val="00DD2914"/>
    <w:rsid w:val="00DD4555"/>
    <w:rsid w:val="00DE0436"/>
    <w:rsid w:val="00DF56C5"/>
    <w:rsid w:val="00DF6190"/>
    <w:rsid w:val="00DF6C9F"/>
    <w:rsid w:val="00E03834"/>
    <w:rsid w:val="00E04F39"/>
    <w:rsid w:val="00E061D0"/>
    <w:rsid w:val="00E22901"/>
    <w:rsid w:val="00E23AB7"/>
    <w:rsid w:val="00E24C0A"/>
    <w:rsid w:val="00E258CD"/>
    <w:rsid w:val="00E348C2"/>
    <w:rsid w:val="00E35D1E"/>
    <w:rsid w:val="00E37971"/>
    <w:rsid w:val="00E55137"/>
    <w:rsid w:val="00E566DD"/>
    <w:rsid w:val="00E6204E"/>
    <w:rsid w:val="00E65857"/>
    <w:rsid w:val="00E6618F"/>
    <w:rsid w:val="00E764E4"/>
    <w:rsid w:val="00E903C1"/>
    <w:rsid w:val="00E945BE"/>
    <w:rsid w:val="00EA7985"/>
    <w:rsid w:val="00EB2B2B"/>
    <w:rsid w:val="00EB7006"/>
    <w:rsid w:val="00EC291F"/>
    <w:rsid w:val="00ED123C"/>
    <w:rsid w:val="00EE0A0B"/>
    <w:rsid w:val="00EE2F91"/>
    <w:rsid w:val="00EF08A6"/>
    <w:rsid w:val="00EF0D8D"/>
    <w:rsid w:val="00EF305B"/>
    <w:rsid w:val="00EF4425"/>
    <w:rsid w:val="00F008B5"/>
    <w:rsid w:val="00F00E26"/>
    <w:rsid w:val="00F037B6"/>
    <w:rsid w:val="00F04A33"/>
    <w:rsid w:val="00F06276"/>
    <w:rsid w:val="00F067EF"/>
    <w:rsid w:val="00F12CD2"/>
    <w:rsid w:val="00F13B0A"/>
    <w:rsid w:val="00F14ECC"/>
    <w:rsid w:val="00F26C69"/>
    <w:rsid w:val="00F3349F"/>
    <w:rsid w:val="00F408BA"/>
    <w:rsid w:val="00F4103F"/>
    <w:rsid w:val="00F43DBB"/>
    <w:rsid w:val="00F442A4"/>
    <w:rsid w:val="00F468FA"/>
    <w:rsid w:val="00F50659"/>
    <w:rsid w:val="00F52CC4"/>
    <w:rsid w:val="00F5799E"/>
    <w:rsid w:val="00F658A4"/>
    <w:rsid w:val="00F7206B"/>
    <w:rsid w:val="00F85AD3"/>
    <w:rsid w:val="00F9105C"/>
    <w:rsid w:val="00F93F9E"/>
    <w:rsid w:val="00F9409F"/>
    <w:rsid w:val="00FA0C44"/>
    <w:rsid w:val="00FA2DCD"/>
    <w:rsid w:val="00FB07D4"/>
    <w:rsid w:val="00FB0DDE"/>
    <w:rsid w:val="00FB0EE5"/>
    <w:rsid w:val="00FC3B6C"/>
    <w:rsid w:val="00FD1C00"/>
    <w:rsid w:val="00FD48AD"/>
    <w:rsid w:val="00FF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06"/>
    <w:rPr>
      <w:rFonts w:ascii="Times New Roman" w:eastAsia="Times New Roman" w:hAnsi="Times New Roman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7006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B7006"/>
    <w:rPr>
      <w:rFonts w:ascii="Times New Roman" w:hAnsi="Times New Roman" w:cs="Times New Roman"/>
      <w:b/>
      <w:bCs/>
      <w:sz w:val="20"/>
      <w:szCs w:val="20"/>
      <w:lang w:val="ro-RO" w:eastAsia="ru-RU"/>
    </w:rPr>
  </w:style>
  <w:style w:type="paragraph" w:styleId="Header">
    <w:name w:val="header"/>
    <w:basedOn w:val="Normal"/>
    <w:link w:val="Head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styleId="Footer">
    <w:name w:val="footer"/>
    <w:basedOn w:val="Normal"/>
    <w:link w:val="Foot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customStyle="1" w:styleId="1">
    <w:name w:val="Абзац списка1"/>
    <w:basedOn w:val="Normal"/>
    <w:uiPriority w:val="99"/>
    <w:rsid w:val="00EF08A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4</Pages>
  <Words>881</Words>
  <Characters>5022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ocalinina</dc:creator>
  <cp:keywords/>
  <dc:description/>
  <cp:lastModifiedBy>alefter</cp:lastModifiedBy>
  <cp:revision>17</cp:revision>
  <cp:lastPrinted>2017-12-15T06:30:00Z</cp:lastPrinted>
  <dcterms:created xsi:type="dcterms:W3CDTF">2017-12-12T08:10:00Z</dcterms:created>
  <dcterms:modified xsi:type="dcterms:W3CDTF">2017-12-15T06:30:00Z</dcterms:modified>
</cp:coreProperties>
</file>